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28A52" w14:textId="0F1338DD" w:rsidR="00424A5A" w:rsidRDefault="006F39CF" w:rsidP="006F39CF">
      <w:pPr>
        <w:tabs>
          <w:tab w:val="left" w:pos="2209"/>
        </w:tabs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111FB21D" wp14:editId="6B613273">
            <wp:simplePos x="0" y="0"/>
            <wp:positionH relativeFrom="column">
              <wp:posOffset>-307858</wp:posOffset>
            </wp:positionH>
            <wp:positionV relativeFrom="paragraph">
              <wp:posOffset>-249964</wp:posOffset>
            </wp:positionV>
            <wp:extent cx="4492625" cy="1437005"/>
            <wp:effectExtent l="0" t="0" r="3175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6D615536" w14:textId="77777777" w:rsidR="00424A5A" w:rsidRDefault="00424A5A"/>
    <w:p w14:paraId="4A0EE843" w14:textId="77777777" w:rsidR="00424A5A" w:rsidRDefault="00424A5A" w:rsidP="00424A5A"/>
    <w:p w14:paraId="38F11EB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853D75" w:rsidRPr="00427B3B" w14:paraId="40949CF0" w14:textId="77777777" w:rsidTr="00963D1C">
        <w:tc>
          <w:tcPr>
            <w:tcW w:w="1080" w:type="dxa"/>
            <w:vAlign w:val="center"/>
          </w:tcPr>
          <w:p w14:paraId="153349AA" w14:textId="77777777" w:rsidR="00853D75" w:rsidRPr="00427B3B" w:rsidRDefault="00853D75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40A3A87A" w:rsidR="00853D75" w:rsidRPr="00427B3B" w:rsidRDefault="004B2626" w:rsidP="00853D7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4B2626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6F39CF">
              <w:rPr>
                <w:rFonts w:ascii="Arial" w:hAnsi="Arial" w:cs="Arial"/>
                <w:color w:val="0000FF"/>
                <w:sz w:val="16"/>
                <w:szCs w:val="16"/>
              </w:rPr>
              <w:t>84/2026</w:t>
            </w:r>
            <w:r w:rsidRPr="004B2626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6F39CF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1DA8A401" w14:textId="77777777" w:rsidR="00853D75" w:rsidRPr="00427B3B" w:rsidRDefault="00853D75" w:rsidP="00853D7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9A873D5" w14:textId="6762D513" w:rsidR="00853D75" w:rsidRPr="00427B3B" w:rsidRDefault="00853D75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DCB158C" w14:textId="11CF505C" w:rsidR="00853D75" w:rsidRDefault="00853D75" w:rsidP="00853D75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</w:t>
            </w:r>
            <w:r w:rsidR="005F1588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 w:rsidR="006F39CF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963D1C" w:rsidRPr="00427B3B" w14:paraId="1BD25360" w14:textId="77777777" w:rsidTr="00963D1C">
        <w:tc>
          <w:tcPr>
            <w:tcW w:w="1080" w:type="dxa"/>
            <w:vAlign w:val="center"/>
          </w:tcPr>
          <w:p w14:paraId="20556919" w14:textId="77777777" w:rsidR="00963D1C" w:rsidRPr="005C3F24" w:rsidRDefault="00963D1C" w:rsidP="00963D1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C3F24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0259C1F0" w:rsidR="00963D1C" w:rsidRPr="005C3F24" w:rsidRDefault="005C3F24" w:rsidP="005C3F2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C3F24">
              <w:rPr>
                <w:rFonts w:ascii="Arial" w:hAnsi="Arial" w:cs="Arial"/>
                <w:sz w:val="16"/>
                <w:szCs w:val="16"/>
              </w:rPr>
              <w:t>13.</w:t>
            </w:r>
            <w:r w:rsidR="006F39CF" w:rsidRPr="005C3F24">
              <w:rPr>
                <w:rFonts w:ascii="Arial" w:hAnsi="Arial" w:cs="Arial"/>
                <w:sz w:val="16"/>
                <w:szCs w:val="16"/>
              </w:rPr>
              <w:t xml:space="preserve"> 7. 2026</w:t>
            </w:r>
          </w:p>
        </w:tc>
        <w:tc>
          <w:tcPr>
            <w:tcW w:w="1080" w:type="dxa"/>
            <w:vAlign w:val="center"/>
          </w:tcPr>
          <w:p w14:paraId="2C50DB74" w14:textId="77777777" w:rsidR="00963D1C" w:rsidRPr="00427B3B" w:rsidRDefault="00963D1C" w:rsidP="00963D1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963D1C" w:rsidRPr="00427B3B" w:rsidRDefault="00963D1C" w:rsidP="00963D1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F75162F" w14:textId="5104FDA8" w:rsidR="00963D1C" w:rsidRDefault="004B2626" w:rsidP="00963D1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4B2626">
              <w:rPr>
                <w:rFonts w:ascii="Arial" w:hAnsi="Arial" w:cs="Arial"/>
                <w:color w:val="0000FF"/>
                <w:sz w:val="16"/>
                <w:szCs w:val="16"/>
              </w:rPr>
              <w:t>2431-</w:t>
            </w:r>
            <w:r w:rsidR="006F39CF">
              <w:rPr>
                <w:rFonts w:ascii="Arial" w:hAnsi="Arial" w:cs="Arial"/>
                <w:color w:val="0000FF"/>
                <w:sz w:val="16"/>
                <w:szCs w:val="16"/>
              </w:rPr>
              <w:t>26-</w:t>
            </w:r>
            <w:r w:rsidRPr="004B2626">
              <w:rPr>
                <w:rFonts w:ascii="Arial" w:hAnsi="Arial" w:cs="Arial"/>
                <w:color w:val="0000FF"/>
                <w:sz w:val="16"/>
                <w:szCs w:val="16"/>
              </w:rPr>
              <w:t>00</w:t>
            </w:r>
            <w:r w:rsidR="006F39CF">
              <w:rPr>
                <w:rFonts w:ascii="Arial" w:hAnsi="Arial" w:cs="Arial"/>
                <w:color w:val="0000FF"/>
                <w:sz w:val="16"/>
                <w:szCs w:val="16"/>
              </w:rPr>
              <w:t>0392</w:t>
            </w:r>
            <w:r w:rsidRPr="004B2626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D544D7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6BEEA70" w14:textId="77777777" w:rsidR="00424A5A" w:rsidRDefault="00424A5A"/>
    <w:p w14:paraId="653487C1" w14:textId="77777777" w:rsidR="00556816" w:rsidRDefault="00556816">
      <w:pPr>
        <w:rPr>
          <w:sz w:val="22"/>
        </w:rPr>
      </w:pPr>
    </w:p>
    <w:p w14:paraId="2B48D261" w14:textId="77777777" w:rsidR="00424A5A" w:rsidRPr="00637BE6" w:rsidRDefault="00424A5A">
      <w:pPr>
        <w:rPr>
          <w:sz w:val="22"/>
        </w:rPr>
      </w:pPr>
    </w:p>
    <w:p w14:paraId="23BB8FDB" w14:textId="77777777" w:rsidR="00556816" w:rsidRPr="00637BE6" w:rsidRDefault="00556816">
      <w:pPr>
        <w:rPr>
          <w:sz w:val="22"/>
        </w:rPr>
      </w:pPr>
    </w:p>
    <w:p w14:paraId="6D8A9C5F" w14:textId="77777777" w:rsidR="00556816" w:rsidRPr="00647717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647717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647717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647717" w14:paraId="1F4D3CC6" w14:textId="77777777">
        <w:tc>
          <w:tcPr>
            <w:tcW w:w="9288" w:type="dxa"/>
          </w:tcPr>
          <w:p w14:paraId="4569386C" w14:textId="77777777" w:rsidR="0013176D" w:rsidRPr="0013176D" w:rsidRDefault="0013176D" w:rsidP="0013176D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 w:rsidRPr="0013176D">
              <w:rPr>
                <w:rFonts w:ascii="Times New Roman" w:hAnsi="Times New Roman"/>
                <w:b/>
                <w:sz w:val="22"/>
              </w:rPr>
              <w:t xml:space="preserve">Izvedba ukrepov za zaščito dvoživk na R1-230/1308 Radenci-Vučja vas, od km 0,900 </w:t>
            </w:r>
          </w:p>
          <w:p w14:paraId="42AA6E10" w14:textId="70A66172" w:rsidR="00556816" w:rsidRPr="00680C94" w:rsidRDefault="0013176D" w:rsidP="0013176D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13176D">
              <w:rPr>
                <w:rFonts w:ascii="Times New Roman" w:hAnsi="Times New Roman"/>
                <w:b/>
                <w:sz w:val="22"/>
              </w:rPr>
              <w:t>do km 1,800 v Rihtarovcih</w:t>
            </w:r>
          </w:p>
        </w:tc>
      </w:tr>
    </w:tbl>
    <w:p w14:paraId="71212D0D" w14:textId="77777777" w:rsidR="00556816" w:rsidRPr="00647717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0CA439C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A908321" w14:textId="77777777" w:rsidR="000646A9" w:rsidRPr="00647717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7B218B9" w14:textId="77777777" w:rsidR="00556816" w:rsidRPr="00647717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Obrazložitev sprememb:</w:t>
      </w:r>
    </w:p>
    <w:tbl>
      <w:tblPr>
        <w:tblW w:w="95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556816" w:rsidRPr="00647717" w14:paraId="2D66B13F" w14:textId="77777777" w:rsidTr="005C3F24">
        <w:trPr>
          <w:trHeight w:val="2799"/>
        </w:trPr>
        <w:tc>
          <w:tcPr>
            <w:tcW w:w="9576" w:type="dxa"/>
          </w:tcPr>
          <w:p w14:paraId="709A4138" w14:textId="7D335A48" w:rsidR="004B2626" w:rsidRDefault="004B2626" w:rsidP="00485C6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361B6A87" w14:textId="01A70814" w:rsidR="004B2626" w:rsidRPr="004B2626" w:rsidRDefault="004B2626" w:rsidP="004B2626">
            <w:pPr>
              <w:pStyle w:val="Telobesedila2"/>
              <w:widowControl w:val="0"/>
              <w:numPr>
                <w:ilvl w:val="0"/>
                <w:numId w:val="21"/>
              </w:numPr>
              <w:spacing w:line="254" w:lineRule="atLeast"/>
              <w:ind w:left="306" w:hanging="306"/>
              <w:rPr>
                <w:rFonts w:ascii="Tahoma" w:hAnsi="Tahoma" w:cs="Tahoma"/>
                <w:szCs w:val="20"/>
              </w:rPr>
            </w:pPr>
            <w:r w:rsidRPr="009F17B7">
              <w:rPr>
                <w:rFonts w:ascii="Tahoma" w:hAnsi="Tahoma" w:cs="Tahoma"/>
                <w:bCs/>
                <w:szCs w:val="20"/>
              </w:rPr>
              <w:t xml:space="preserve">Popis del </w:t>
            </w:r>
            <w:r w:rsidR="0013176D">
              <w:rPr>
                <w:rFonts w:ascii="Tahoma" w:hAnsi="Tahoma" w:cs="Tahoma"/>
                <w:bCs/>
                <w:szCs w:val="20"/>
              </w:rPr>
              <w:t>Ponudbeni predračun</w:t>
            </w:r>
            <w:r>
              <w:rPr>
                <w:rFonts w:ascii="Tahoma" w:hAnsi="Tahoma" w:cs="Tahoma"/>
                <w:bCs/>
                <w:szCs w:val="20"/>
              </w:rPr>
              <w:t xml:space="preserve"> naročnik spreminja, kot sledi:</w:t>
            </w:r>
          </w:p>
          <w:p w14:paraId="1C14153C" w14:textId="4C35A696" w:rsidR="006A74A5" w:rsidRDefault="005C3F24" w:rsidP="00E17549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2. »Zemeljska dela«:</w:t>
            </w:r>
            <w:r w:rsidR="006A74A5"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  <w:r w:rsidR="00A94C23"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Postavka 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29 153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5C3F24">
              <w:rPr>
                <w:rFonts w:cs="Arial"/>
                <w:szCs w:val="20"/>
              </w:rPr>
              <w:t xml:space="preserve">Odlaganje odpadnega asfalta na komunalno deponijo, vključno s takso in </w:t>
            </w:r>
            <w:proofErr w:type="spellStart"/>
            <w:r w:rsidRPr="005C3F24">
              <w:rPr>
                <w:rFonts w:cs="Arial"/>
                <w:szCs w:val="20"/>
              </w:rPr>
              <w:t>priskrbitvijo</w:t>
            </w:r>
            <w:proofErr w:type="spellEnd"/>
            <w:r w:rsidRPr="005C3F24">
              <w:rPr>
                <w:rFonts w:cs="Arial"/>
                <w:szCs w:val="20"/>
              </w:rPr>
              <w:t xml:space="preserve"> evidenčnih listov</w:t>
            </w:r>
            <w:r>
              <w:rPr>
                <w:rFonts w:cs="Arial"/>
                <w:szCs w:val="20"/>
              </w:rPr>
              <w:t xml:space="preserve"> </w:t>
            </w:r>
            <w:r w:rsidRPr="005C3F24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 xml:space="preserve"> </w:t>
            </w:r>
            <w:r w:rsidR="006A74A5"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zmnožek </w:t>
            </w:r>
            <w:r w:rsidR="006A74A5"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postavk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e</w:t>
            </w:r>
            <w:r w:rsidR="006A74A5"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</w:p>
          <w:p w14:paraId="4144ACAC" w14:textId="77777777" w:rsidR="006706FA" w:rsidRPr="005C3F24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187995D4" w14:textId="267812F4" w:rsidR="005C3F24" w:rsidRDefault="005C3F24" w:rsidP="00AC3DD8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Sklop 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3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. »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Voziščne konstrukcije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«: 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3.1 Nosilne plasti, 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Postavka 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31 131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5C3F24">
              <w:rPr>
                <w:rFonts w:cs="Arial"/>
                <w:szCs w:val="20"/>
              </w:rPr>
              <w:t xml:space="preserve">Izdelava nevezane nosilne plasti enakomerno zrnatega drobljenca iz kamnine v debelini do 20 cm </w:t>
            </w:r>
            <w:r w:rsidRPr="005C3F24">
              <w:rPr>
                <w:rFonts w:cs="Arial"/>
                <w:szCs w:val="20"/>
              </w:rPr>
              <w:t>–</w:t>
            </w:r>
            <w:r w:rsidRPr="005C3F24">
              <w:rPr>
                <w:rFonts w:cs="Arial"/>
                <w:szCs w:val="20"/>
              </w:rPr>
              <w:t xml:space="preserve"> VOZIŠČE</w:t>
            </w:r>
            <w:r w:rsidRPr="005C3F24">
              <w:rPr>
                <w:rFonts w:cs="Arial"/>
                <w:szCs w:val="20"/>
              </w:rPr>
              <w:t xml:space="preserve"> </w:t>
            </w:r>
            <w:r w:rsidRPr="005C3F24">
              <w:rPr>
                <w:rFonts w:cs="Arial"/>
                <w:szCs w:val="20"/>
              </w:rPr>
              <w:t xml:space="preserve">- 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zmnožek postavke </w:t>
            </w:r>
          </w:p>
          <w:p w14:paraId="57B3AABC" w14:textId="77777777" w:rsidR="006706FA" w:rsidRDefault="006706FA" w:rsidP="006706FA">
            <w:pPr>
              <w:pStyle w:val="Odstavekseznama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2CA36B7F" w14:textId="595C6CA1" w:rsidR="005C3F24" w:rsidRDefault="005C3F24" w:rsidP="0041653A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3. »Voziščne konstrukcije«: 3.1 Nosilne plasti, Postavka 31 13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2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5C3F24">
              <w:rPr>
                <w:rFonts w:cs="Arial"/>
                <w:szCs w:val="20"/>
              </w:rPr>
              <w:t xml:space="preserve">Izdelava nevezane nosilne plasti enakomerno zrnatega drobljenca iz kamnine v debelini 21 do 30 cm - PLOČNIK - 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zmnožek postavke </w:t>
            </w:r>
          </w:p>
          <w:p w14:paraId="49C0314F" w14:textId="1E41D7FA" w:rsidR="006706FA" w:rsidRPr="005C3F24" w:rsidRDefault="006706FA" w:rsidP="006706FA">
            <w:pPr>
              <w:pStyle w:val="Telobesedila2"/>
              <w:widowControl w:val="0"/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145FB225" w14:textId="3258DF30" w:rsidR="005C3F24" w:rsidRDefault="005C3F24" w:rsidP="000F1DC9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Sklop 3. »Voziščne konstrukcije«: 3.1 Nosilne plasti, Postavka </w:t>
            </w:r>
            <w:r w:rsidRPr="005C3F24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31 366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5C3F24">
              <w:rPr>
                <w:rFonts w:cs="Arial"/>
                <w:szCs w:val="20"/>
              </w:rPr>
              <w:t xml:space="preserve">Izdelava spodnje nosilne (stabilizirane) plasti </w:t>
            </w:r>
            <w:proofErr w:type="spellStart"/>
            <w:r w:rsidRPr="005C3F24">
              <w:rPr>
                <w:rFonts w:cs="Arial"/>
                <w:szCs w:val="20"/>
              </w:rPr>
              <w:t>bituminizirane</w:t>
            </w:r>
            <w:proofErr w:type="spellEnd"/>
            <w:r w:rsidRPr="005C3F24">
              <w:rPr>
                <w:rFonts w:cs="Arial"/>
                <w:szCs w:val="20"/>
              </w:rPr>
              <w:t xml:space="preserve"> zmesi AC 32 base, </w:t>
            </w:r>
            <w:proofErr w:type="spellStart"/>
            <w:r w:rsidRPr="005C3F24">
              <w:rPr>
                <w:rFonts w:cs="Arial"/>
                <w:szCs w:val="20"/>
              </w:rPr>
              <w:t>stab</w:t>
            </w:r>
            <w:proofErr w:type="spellEnd"/>
            <w:r w:rsidRPr="005C3F24">
              <w:rPr>
                <w:rFonts w:cs="Arial"/>
                <w:szCs w:val="20"/>
              </w:rPr>
              <w:t xml:space="preserve"> B70/100 A4 v debelini 20 cm </w:t>
            </w:r>
            <w:r w:rsidRPr="005C3F24">
              <w:rPr>
                <w:rFonts w:cs="Arial"/>
                <w:szCs w:val="20"/>
              </w:rPr>
              <w:t>–</w:t>
            </w:r>
            <w:r w:rsidRPr="005C3F24">
              <w:rPr>
                <w:rFonts w:cs="Arial"/>
                <w:szCs w:val="20"/>
              </w:rPr>
              <w:t xml:space="preserve"> VOZIŠČE</w:t>
            </w:r>
            <w:r w:rsidRPr="005C3F24">
              <w:rPr>
                <w:rFonts w:cs="Arial"/>
                <w:szCs w:val="20"/>
              </w:rPr>
              <w:t xml:space="preserve"> </w:t>
            </w:r>
            <w:r w:rsidRPr="005C3F24">
              <w:rPr>
                <w:rFonts w:cs="Arial"/>
                <w:szCs w:val="20"/>
              </w:rPr>
              <w:t xml:space="preserve">- </w:t>
            </w:r>
            <w:r w:rsidRPr="005C3F24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zmnožek postavke </w:t>
            </w:r>
          </w:p>
          <w:p w14:paraId="072AD794" w14:textId="77777777" w:rsidR="006706FA" w:rsidRDefault="006706FA" w:rsidP="006706FA">
            <w:pPr>
              <w:pStyle w:val="Odstavekseznama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6FB1D89D" w14:textId="69367686" w:rsidR="005C3F24" w:rsidRDefault="005C3F24" w:rsidP="00DE2F67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Sklop 3. »Voziščne konstrukcije«: 3.1 Nosilne plasti, Postavka 31 </w:t>
            </w:r>
            <w:r w:rsidR="006706FA"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644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="006706FA" w:rsidRPr="006706FA">
              <w:rPr>
                <w:rFonts w:cs="Arial"/>
                <w:szCs w:val="20"/>
              </w:rPr>
              <w:t xml:space="preserve">Izdelava nosilne plasti </w:t>
            </w:r>
            <w:proofErr w:type="spellStart"/>
            <w:r w:rsidR="006706FA" w:rsidRPr="006706FA">
              <w:rPr>
                <w:rFonts w:cs="Arial"/>
                <w:szCs w:val="20"/>
              </w:rPr>
              <w:t>bituminizirane</w:t>
            </w:r>
            <w:proofErr w:type="spellEnd"/>
            <w:r w:rsidR="006706FA" w:rsidRPr="006706FA">
              <w:rPr>
                <w:rFonts w:cs="Arial"/>
                <w:szCs w:val="20"/>
              </w:rPr>
              <w:t xml:space="preserve"> zmesi AC 32 base B 50/70 A3 v debelini 10 cm </w:t>
            </w:r>
            <w:r w:rsidR="006706FA">
              <w:rPr>
                <w:rFonts w:cs="Arial"/>
                <w:szCs w:val="20"/>
              </w:rPr>
              <w:t>–</w:t>
            </w:r>
            <w:r w:rsidR="006706FA" w:rsidRPr="006706FA">
              <w:rPr>
                <w:rFonts w:cs="Arial"/>
                <w:szCs w:val="20"/>
              </w:rPr>
              <w:t xml:space="preserve"> VOZIŠČE</w:t>
            </w:r>
            <w:r w:rsidR="006706FA">
              <w:rPr>
                <w:rFonts w:cs="Arial"/>
                <w:szCs w:val="20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zmnožek postavke </w:t>
            </w:r>
          </w:p>
          <w:p w14:paraId="02BEE380" w14:textId="77777777" w:rsidR="006706FA" w:rsidRDefault="006706FA" w:rsidP="006706FA">
            <w:pPr>
              <w:pStyle w:val="Odstavekseznama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2046E9AD" w14:textId="3CF5B9D0" w:rsidR="006706FA" w:rsidRPr="006706FA" w:rsidRDefault="006706FA" w:rsidP="00745F7F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3. »Voziščne konstrukcije«: 3.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2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Obrabne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plasti, Postavka 3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2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273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Izdelava obrabne in zaporne plasti </w:t>
            </w:r>
            <w:proofErr w:type="spellStart"/>
            <w:r w:rsidRPr="006706FA">
              <w:rPr>
                <w:rFonts w:cs="Arial"/>
                <w:szCs w:val="20"/>
              </w:rPr>
              <w:t>bituminizirane</w:t>
            </w:r>
            <w:proofErr w:type="spellEnd"/>
            <w:r w:rsidRPr="006706FA">
              <w:rPr>
                <w:rFonts w:cs="Arial"/>
                <w:szCs w:val="20"/>
              </w:rPr>
              <w:t xml:space="preserve"> zmesi AC 11 </w:t>
            </w:r>
            <w:proofErr w:type="spellStart"/>
            <w:r w:rsidRPr="006706FA">
              <w:rPr>
                <w:rFonts w:cs="Arial"/>
                <w:szCs w:val="20"/>
              </w:rPr>
              <w:t>surf</w:t>
            </w:r>
            <w:proofErr w:type="spellEnd"/>
            <w:r w:rsidRPr="006706FA">
              <w:rPr>
                <w:rFonts w:cs="Arial"/>
                <w:szCs w:val="20"/>
              </w:rPr>
              <w:t xml:space="preserve"> B 50/70 A3 v debelini 4 cm - VOZIŠČE, UVOZI</w:t>
            </w:r>
          </w:p>
          <w:p w14:paraId="52640310" w14:textId="10DDD597" w:rsid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zmnožek postavke </w:t>
            </w:r>
          </w:p>
          <w:p w14:paraId="2957BC27" w14:textId="77777777" w:rsidR="006706FA" w:rsidRP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0D51A167" w14:textId="13CA254D" w:rsidR="006706FA" w:rsidRPr="006706FA" w:rsidRDefault="006706FA" w:rsidP="00DF4AD0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3. »Voziščne konstrukcije«: 3.2 Obrabne plasti, Postavka 32 2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54 </w:t>
            </w:r>
            <w:r w:rsidRPr="006706FA">
              <w:rPr>
                <w:rFonts w:cs="Arial"/>
                <w:szCs w:val="20"/>
              </w:rPr>
              <w:t xml:space="preserve">Izdelava obrabne in zaporne plasti </w:t>
            </w:r>
            <w:proofErr w:type="spellStart"/>
            <w:r w:rsidRPr="006706FA">
              <w:rPr>
                <w:rFonts w:cs="Arial"/>
                <w:szCs w:val="20"/>
              </w:rPr>
              <w:t>bituminizirane</w:t>
            </w:r>
            <w:proofErr w:type="spellEnd"/>
            <w:r w:rsidRPr="006706FA">
              <w:rPr>
                <w:rFonts w:cs="Arial"/>
                <w:szCs w:val="20"/>
              </w:rPr>
              <w:t xml:space="preserve"> zmesi AC 8 </w:t>
            </w:r>
            <w:proofErr w:type="spellStart"/>
            <w:r w:rsidRPr="006706FA">
              <w:rPr>
                <w:rFonts w:cs="Arial"/>
                <w:szCs w:val="20"/>
              </w:rPr>
              <w:t>surf</w:t>
            </w:r>
            <w:proofErr w:type="spellEnd"/>
            <w:r w:rsidRPr="006706FA">
              <w:rPr>
                <w:rFonts w:cs="Arial"/>
                <w:szCs w:val="20"/>
              </w:rPr>
              <w:t xml:space="preserve"> B 70/100 A5 v debelini 4 cm </w:t>
            </w:r>
            <w:r w:rsidRPr="006706FA">
              <w:rPr>
                <w:rFonts w:cs="Arial"/>
                <w:szCs w:val="20"/>
              </w:rPr>
              <w:t>–</w:t>
            </w:r>
            <w:r w:rsidRPr="006706FA">
              <w:rPr>
                <w:rFonts w:cs="Arial"/>
                <w:szCs w:val="20"/>
              </w:rPr>
              <w:t xml:space="preserve"> PLOČNIK</w:t>
            </w:r>
            <w:r w:rsidRPr="006706FA">
              <w:rPr>
                <w:rFonts w:cs="Arial"/>
                <w:szCs w:val="20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popravljen zmnožek postavke</w:t>
            </w:r>
            <w:bookmarkStart w:id="0" w:name="_GoBack"/>
            <w:bookmarkEnd w:id="0"/>
          </w:p>
          <w:p w14:paraId="55AC1173" w14:textId="77777777" w:rsidR="006706FA" w:rsidRP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cs="Arial"/>
                <w:szCs w:val="20"/>
                <w:lang w:eastAsia="sl-SI"/>
              </w:rPr>
            </w:pPr>
          </w:p>
          <w:p w14:paraId="08D450F2" w14:textId="77777777" w:rsidR="006706FA" w:rsidRPr="006706FA" w:rsidRDefault="006706FA" w:rsidP="00F40786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Sklop 3. »Voziščne konstrukcije«: 3.2 Obrabne plasti, Postavka 32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491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proofErr w:type="spellStart"/>
            <w:r w:rsidRPr="006706FA">
              <w:rPr>
                <w:rFonts w:cs="Arial"/>
                <w:szCs w:val="20"/>
              </w:rPr>
              <w:t>Pobrizg</w:t>
            </w:r>
            <w:proofErr w:type="spellEnd"/>
            <w:r w:rsidRPr="006706FA">
              <w:rPr>
                <w:rFonts w:cs="Arial"/>
                <w:szCs w:val="20"/>
              </w:rPr>
              <w:t xml:space="preserve"> z nestabilno kationsko bitumensko emulzijo do 0,30 kg/m2 - pred vgradnjo zaključnega sloja - VOZIŠČE, UVOZI</w:t>
            </w:r>
            <w:r>
              <w:rPr>
                <w:rFonts w:cs="Arial"/>
                <w:szCs w:val="20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popravljen zmnožek postavke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</w:p>
          <w:p w14:paraId="20D60C9C" w14:textId="77777777" w:rsidR="006706FA" w:rsidRDefault="006706FA" w:rsidP="006706FA">
            <w:pPr>
              <w:pStyle w:val="Odstavekseznama"/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</w:pPr>
          </w:p>
          <w:p w14:paraId="475509E1" w14:textId="0E8E5ABD" w:rsidR="006706FA" w:rsidRPr="006706FA" w:rsidRDefault="006706FA" w:rsidP="008B2AE0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Sklop 3. »Voziščne konstrukcije«: 3.2 Obrabne plasti, Postavka 32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591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Čiščenje podlage pred </w:t>
            </w:r>
            <w:proofErr w:type="spellStart"/>
            <w:r w:rsidRPr="006706FA">
              <w:rPr>
                <w:rFonts w:cs="Arial"/>
                <w:szCs w:val="20"/>
              </w:rPr>
              <w:t>pobrizgom</w:t>
            </w:r>
            <w:proofErr w:type="spellEnd"/>
            <w:r w:rsidRPr="006706FA">
              <w:rPr>
                <w:rFonts w:cs="Arial"/>
                <w:szCs w:val="20"/>
              </w:rPr>
              <w:t xml:space="preserve"> z bitumenskim vezivom - pred vgradnjo zaključnega sloja - VOZIŠČE, UVOZI</w:t>
            </w:r>
          </w:p>
          <w:p w14:paraId="72600705" w14:textId="0E3A5446" w:rsid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popravljen zmnožek postavke</w:t>
            </w:r>
          </w:p>
          <w:p w14:paraId="6EBFAC5C" w14:textId="77777777" w:rsid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2B1D246D" w14:textId="77777777" w:rsidR="006706FA" w:rsidRDefault="006706FA" w:rsidP="006706FA">
            <w:pPr>
              <w:pStyle w:val="Telobesedila2"/>
              <w:widowControl w:val="0"/>
              <w:spacing w:line="360" w:lineRule="auto"/>
              <w:rPr>
                <w:rFonts w:cs="Arial"/>
                <w:szCs w:val="20"/>
              </w:rPr>
            </w:pPr>
            <w:r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       -   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Sklop 3. »Voziščne konstrukcije«: 3.2 Obrabne plasti, Postavka 32 </w:t>
            </w:r>
            <w:r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585*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>
              <w:rPr>
                <w:rFonts w:cs="Arial"/>
                <w:szCs w:val="20"/>
              </w:rPr>
              <w:t xml:space="preserve">Predhodna </w:t>
            </w:r>
          </w:p>
          <w:p w14:paraId="37C094EC" w14:textId="77777777" w:rsidR="006706FA" w:rsidRDefault="006706FA" w:rsidP="006706FA">
            <w:pPr>
              <w:pStyle w:val="Telobesedila2"/>
              <w:widowControl w:val="0"/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</w:rPr>
              <w:t xml:space="preserve">                </w:t>
            </w:r>
            <w:r>
              <w:rPr>
                <w:rFonts w:cs="Arial"/>
                <w:szCs w:val="20"/>
              </w:rPr>
              <w:t>obdelava stika in premaz z bitumensko lepilno zmesjo po celotni višin</w:t>
            </w:r>
            <w:r>
              <w:rPr>
                <w:rFonts w:cs="Arial"/>
                <w:szCs w:val="20"/>
              </w:rPr>
              <w:t xml:space="preserve"> </w:t>
            </w:r>
            <w:r w:rsidRPr="006706FA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 xml:space="preserve">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popravljen zmnožek </w:t>
            </w:r>
          </w:p>
          <w:p w14:paraId="57429FE5" w14:textId="327C1167" w:rsidR="006706FA" w:rsidRDefault="006706FA" w:rsidP="006706FA">
            <w:pPr>
              <w:pStyle w:val="Telobesedila2"/>
              <w:widowControl w:val="0"/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            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postavke</w:t>
            </w:r>
          </w:p>
          <w:p w14:paraId="5CB46000" w14:textId="77777777" w:rsidR="006706FA" w:rsidRDefault="006706FA" w:rsidP="006706FA">
            <w:pPr>
              <w:pStyle w:val="Telobesedila2"/>
              <w:widowControl w:val="0"/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79B6BAB9" w14:textId="76802F69" w:rsidR="006706FA" w:rsidRDefault="006706FA" w:rsidP="008A731F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3. »Voziščne konstrukcije«: 3.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5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Robni elementi vozišč, Posta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vka 3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5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211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Dobava in vgraditev </w:t>
            </w:r>
            <w:proofErr w:type="spellStart"/>
            <w:r w:rsidRPr="006706FA">
              <w:rPr>
                <w:rFonts w:cs="Arial"/>
                <w:szCs w:val="20"/>
              </w:rPr>
              <w:t>predfabriciranega</w:t>
            </w:r>
            <w:proofErr w:type="spellEnd"/>
            <w:r w:rsidRPr="006706FA">
              <w:rPr>
                <w:rFonts w:cs="Arial"/>
                <w:szCs w:val="20"/>
              </w:rPr>
              <w:t xml:space="preserve"> dvignjenega robnika iz cementnega betona s prerezom 5/25 cm (lamela) </w:t>
            </w:r>
            <w:r w:rsidRPr="006706FA">
              <w:rPr>
                <w:rFonts w:cs="Arial"/>
                <w:szCs w:val="20"/>
              </w:rPr>
              <w:t>–</w:t>
            </w:r>
            <w:r w:rsidRPr="006706FA">
              <w:rPr>
                <w:rFonts w:cs="Arial"/>
                <w:szCs w:val="20"/>
              </w:rPr>
              <w:t xml:space="preserve"> PLOČNIK</w:t>
            </w:r>
            <w:r w:rsidRPr="006706FA">
              <w:rPr>
                <w:rFonts w:cs="Arial"/>
                <w:szCs w:val="20"/>
              </w:rPr>
              <w:t xml:space="preserve"> </w:t>
            </w: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popravljen zmnožek postavke</w:t>
            </w:r>
          </w:p>
          <w:p w14:paraId="2EA7D352" w14:textId="77777777" w:rsidR="006706FA" w:rsidRP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5332B544" w14:textId="19064768" w:rsidR="006706FA" w:rsidRPr="006706FA" w:rsidRDefault="006706FA" w:rsidP="00543EB8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3. »Voziščne konstrukcije«: 3.5 Robni elementi vozišč, Postavka 35 21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4 </w:t>
            </w:r>
            <w:r w:rsidRPr="006706FA">
              <w:rPr>
                <w:rFonts w:cs="Arial"/>
                <w:szCs w:val="20"/>
              </w:rPr>
              <w:t xml:space="preserve">Dobava in vgraditev </w:t>
            </w:r>
            <w:proofErr w:type="spellStart"/>
            <w:r w:rsidRPr="006706FA">
              <w:rPr>
                <w:rFonts w:cs="Arial"/>
                <w:szCs w:val="20"/>
              </w:rPr>
              <w:t>predfabriciranega</w:t>
            </w:r>
            <w:proofErr w:type="spellEnd"/>
            <w:r w:rsidRPr="006706FA">
              <w:rPr>
                <w:rFonts w:cs="Arial"/>
                <w:szCs w:val="20"/>
              </w:rPr>
              <w:t xml:space="preserve"> dvignjenega robnika iz cementnega betona s prerezom 15/25cm</w:t>
            </w:r>
          </w:p>
          <w:p w14:paraId="2C4ACFDA" w14:textId="0EF05159" w:rsid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6706FA">
              <w:rPr>
                <w:rFonts w:cs="Arial"/>
                <w:szCs w:val="20"/>
              </w:rPr>
              <w:t xml:space="preserve"> 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popravljen zmnožek postavke</w:t>
            </w:r>
          </w:p>
          <w:p w14:paraId="68DEEA69" w14:textId="77777777" w:rsidR="006706FA" w:rsidRDefault="006706FA" w:rsidP="006706FA">
            <w:pPr>
              <w:pStyle w:val="Odstavekseznama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354DC98B" w14:textId="7618FEA3" w:rsidR="006706FA" w:rsidRPr="006706FA" w:rsidRDefault="006706FA" w:rsidP="004C00AD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Sklop 3. »Voziščne konstrukcije«: 3.5 Robni elementi vozišč, Postavka 35 2</w:t>
            </w:r>
            <w:r w:rsidR="006B63ED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>3</w:t>
            </w:r>
            <w:r w:rsidRPr="006706FA">
              <w:rPr>
                <w:rFonts w:ascii="Tahoma" w:hAnsi="Tahoma" w:cs="Tahoma"/>
                <w:b/>
                <w:color w:val="222133"/>
                <w:szCs w:val="20"/>
                <w:shd w:val="clear" w:color="auto" w:fill="FFFFFF"/>
              </w:rPr>
              <w:t xml:space="preserve">5 </w:t>
            </w:r>
            <w:r w:rsidRPr="006706FA">
              <w:rPr>
                <w:rFonts w:cs="Arial"/>
                <w:szCs w:val="20"/>
              </w:rPr>
              <w:t xml:space="preserve">Dobava in vgraditev </w:t>
            </w:r>
            <w:proofErr w:type="spellStart"/>
            <w:r w:rsidRPr="006706FA">
              <w:rPr>
                <w:rFonts w:cs="Arial"/>
                <w:szCs w:val="20"/>
              </w:rPr>
              <w:t>predfabriciranega</w:t>
            </w:r>
            <w:proofErr w:type="spellEnd"/>
            <w:r w:rsidRPr="006706FA">
              <w:rPr>
                <w:rFonts w:cs="Arial"/>
                <w:szCs w:val="20"/>
              </w:rPr>
              <w:t xml:space="preserve"> pogreznjenega robnika iz cementnega betona s prerezom 15/25cm</w:t>
            </w:r>
          </w:p>
          <w:p w14:paraId="2824715B" w14:textId="39B1B156" w:rsidR="006706FA" w:rsidRPr="006706FA" w:rsidRDefault="006706FA" w:rsidP="006706FA">
            <w:pPr>
              <w:pStyle w:val="Telobesedila2"/>
              <w:widowControl w:val="0"/>
              <w:spacing w:line="360" w:lineRule="auto"/>
              <w:ind w:left="81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6706FA">
              <w:rPr>
                <w:rFonts w:cs="Arial"/>
                <w:szCs w:val="20"/>
              </w:rPr>
              <w:t xml:space="preserve">- </w:t>
            </w:r>
            <w:r w:rsidRPr="006706FA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popravljen zmnožek postavke</w:t>
            </w:r>
          </w:p>
          <w:p w14:paraId="7CD383AA" w14:textId="77777777" w:rsidR="005C3F24" w:rsidRPr="005C3F24" w:rsidRDefault="005C3F24" w:rsidP="005C3F24">
            <w:pPr>
              <w:pStyle w:val="Telobesedila2"/>
              <w:widowControl w:val="0"/>
              <w:spacing w:line="360" w:lineRule="auto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7567C054" w14:textId="77777777" w:rsidR="00722707" w:rsidRDefault="00722707" w:rsidP="0098206B">
            <w:pPr>
              <w:pStyle w:val="Telobesedila2"/>
              <w:widowControl w:val="0"/>
              <w:spacing w:line="360" w:lineRule="auto"/>
              <w:ind w:left="459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</w:p>
          <w:p w14:paraId="29088DE2" w14:textId="34FBF8B7" w:rsidR="00D12E71" w:rsidRDefault="004B2626" w:rsidP="006C071B">
            <w:pPr>
              <w:pStyle w:val="Telobesedila2"/>
              <w:widowControl w:val="0"/>
              <w:numPr>
                <w:ilvl w:val="0"/>
                <w:numId w:val="21"/>
              </w:numPr>
              <w:spacing w:line="360" w:lineRule="auto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Cs/>
                <w:szCs w:val="20"/>
              </w:rPr>
              <w:t>Naročnik objavlja čistopis dokumenta:</w:t>
            </w:r>
          </w:p>
          <w:p w14:paraId="52C42B5E" w14:textId="4503E09A" w:rsidR="004B2626" w:rsidRPr="009F17B7" w:rsidRDefault="004B2626" w:rsidP="004B2626">
            <w:pPr>
              <w:pStyle w:val="Telobesedila2"/>
              <w:widowControl w:val="0"/>
              <w:numPr>
                <w:ilvl w:val="0"/>
                <w:numId w:val="22"/>
              </w:numPr>
              <w:spacing w:line="360" w:lineRule="auto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Cs/>
                <w:szCs w:val="20"/>
              </w:rPr>
              <w:t>Popis del</w:t>
            </w:r>
            <w:r w:rsidR="0013176D">
              <w:rPr>
                <w:rFonts w:ascii="Tahoma" w:hAnsi="Tahoma" w:cs="Tahoma"/>
                <w:bCs/>
                <w:szCs w:val="20"/>
              </w:rPr>
              <w:t xml:space="preserve"> Ponudbeni predračun_</w:t>
            </w:r>
            <w:r w:rsidR="006C071B">
              <w:rPr>
                <w:rFonts w:ascii="Tahoma" w:hAnsi="Tahoma" w:cs="Tahoma"/>
                <w:bCs/>
                <w:szCs w:val="20"/>
              </w:rPr>
              <w:t>S</w:t>
            </w:r>
            <w:r w:rsidR="0013176D">
              <w:rPr>
                <w:rFonts w:ascii="Tahoma" w:hAnsi="Tahoma" w:cs="Tahoma"/>
                <w:bCs/>
                <w:szCs w:val="20"/>
              </w:rPr>
              <w:t>1</w:t>
            </w:r>
            <w:r>
              <w:rPr>
                <w:rFonts w:ascii="Tahoma" w:hAnsi="Tahoma" w:cs="Tahoma"/>
                <w:bCs/>
                <w:szCs w:val="20"/>
              </w:rPr>
              <w:t>.xlsx</w:t>
            </w:r>
          </w:p>
          <w:p w14:paraId="2C2548CD" w14:textId="7ADEE15F" w:rsidR="003E53FE" w:rsidRPr="003E53FE" w:rsidRDefault="003E53FE" w:rsidP="004952D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57AA9062" w14:textId="77777777" w:rsidR="00556816" w:rsidRPr="00647717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3B9B76A1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Spremembe</w:t>
      </w:r>
      <w:r w:rsidR="00556816" w:rsidRPr="00647717">
        <w:rPr>
          <w:rFonts w:ascii="Tahoma" w:hAnsi="Tahoma" w:cs="Tahoma"/>
          <w:szCs w:val="20"/>
        </w:rPr>
        <w:t xml:space="preserve"> </w:t>
      </w:r>
      <w:r w:rsidRPr="00647717">
        <w:rPr>
          <w:rFonts w:ascii="Tahoma" w:hAnsi="Tahoma" w:cs="Tahoma"/>
          <w:szCs w:val="20"/>
        </w:rPr>
        <w:t>so</w:t>
      </w:r>
      <w:r w:rsidR="00556816" w:rsidRPr="00647717">
        <w:rPr>
          <w:rFonts w:ascii="Tahoma" w:hAnsi="Tahoma" w:cs="Tahoma"/>
          <w:szCs w:val="20"/>
        </w:rPr>
        <w:t xml:space="preserve"> sestavni del razpisne dokumentacije in </w:t>
      </w:r>
      <w:r w:rsidRPr="00647717">
        <w:rPr>
          <w:rFonts w:ascii="Tahoma" w:hAnsi="Tahoma" w:cs="Tahoma"/>
          <w:szCs w:val="20"/>
        </w:rPr>
        <w:t>jih</w:t>
      </w:r>
      <w:r w:rsidR="00556816" w:rsidRPr="0064771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477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D13BD" w14:textId="77777777" w:rsidR="0041216B" w:rsidRDefault="0041216B">
      <w:r>
        <w:separator/>
      </w:r>
    </w:p>
  </w:endnote>
  <w:endnote w:type="continuationSeparator" w:id="0">
    <w:p w14:paraId="1E74C6FD" w14:textId="77777777" w:rsidR="0041216B" w:rsidRDefault="0041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4C392" w14:textId="77777777" w:rsidR="00647717" w:rsidRDefault="006477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A8B5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5B3152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6B63ED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B63ED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C522D" w14:textId="77777777" w:rsidR="00A17575" w:rsidRDefault="00A17575" w:rsidP="002507C2">
    <w:pPr>
      <w:pStyle w:val="Noga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4FBBD" w14:textId="77777777" w:rsidR="0041216B" w:rsidRDefault="0041216B">
      <w:r>
        <w:separator/>
      </w:r>
    </w:p>
  </w:footnote>
  <w:footnote w:type="continuationSeparator" w:id="0">
    <w:p w14:paraId="5F6A316D" w14:textId="77777777" w:rsidR="0041216B" w:rsidRDefault="00412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993D4" w14:textId="77777777" w:rsidR="00647717" w:rsidRDefault="006477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113E7" w14:textId="77777777" w:rsidR="00647717" w:rsidRDefault="006477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91796" w14:textId="77777777" w:rsidR="00647717" w:rsidRDefault="006477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E5C3EC5"/>
    <w:multiLevelType w:val="hybridMultilevel"/>
    <w:tmpl w:val="8DBAA7CA"/>
    <w:lvl w:ilvl="0" w:tplc="0424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62122AEF"/>
    <w:multiLevelType w:val="hybridMultilevel"/>
    <w:tmpl w:val="2A2C66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820BD"/>
    <w:multiLevelType w:val="hybridMultilevel"/>
    <w:tmpl w:val="5294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4715C83"/>
    <w:multiLevelType w:val="hybridMultilevel"/>
    <w:tmpl w:val="63A63066"/>
    <w:lvl w:ilvl="0" w:tplc="2898A098">
      <w:start w:val="1"/>
      <w:numFmt w:val="bullet"/>
      <w:lvlText w:val="-"/>
      <w:lvlJc w:val="left"/>
      <w:pPr>
        <w:ind w:left="819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7"/>
  </w:num>
  <w:num w:numId="5">
    <w:abstractNumId w:val="15"/>
  </w:num>
  <w:num w:numId="6">
    <w:abstractNumId w:val="19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  <w:num w:numId="19">
    <w:abstractNumId w:val="16"/>
  </w:num>
  <w:num w:numId="20">
    <w:abstractNumId w:val="18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717"/>
    <w:rsid w:val="0000184D"/>
    <w:rsid w:val="00015189"/>
    <w:rsid w:val="000646A9"/>
    <w:rsid w:val="0008643C"/>
    <w:rsid w:val="00097E7E"/>
    <w:rsid w:val="001213C0"/>
    <w:rsid w:val="00121568"/>
    <w:rsid w:val="00130055"/>
    <w:rsid w:val="0013085F"/>
    <w:rsid w:val="0013176D"/>
    <w:rsid w:val="00132426"/>
    <w:rsid w:val="00134B1D"/>
    <w:rsid w:val="001423C0"/>
    <w:rsid w:val="00151B32"/>
    <w:rsid w:val="00155C3E"/>
    <w:rsid w:val="001644CA"/>
    <w:rsid w:val="001836BB"/>
    <w:rsid w:val="001B168B"/>
    <w:rsid w:val="001B5930"/>
    <w:rsid w:val="001B5B11"/>
    <w:rsid w:val="001C62C6"/>
    <w:rsid w:val="001D1D70"/>
    <w:rsid w:val="001E6078"/>
    <w:rsid w:val="001F1D5C"/>
    <w:rsid w:val="001F734A"/>
    <w:rsid w:val="00200A78"/>
    <w:rsid w:val="00203190"/>
    <w:rsid w:val="00211983"/>
    <w:rsid w:val="002507C2"/>
    <w:rsid w:val="00260A52"/>
    <w:rsid w:val="00267311"/>
    <w:rsid w:val="002B10C8"/>
    <w:rsid w:val="002C1130"/>
    <w:rsid w:val="002C4B40"/>
    <w:rsid w:val="002F3B02"/>
    <w:rsid w:val="00301ED9"/>
    <w:rsid w:val="0031211C"/>
    <w:rsid w:val="003133A6"/>
    <w:rsid w:val="0034258B"/>
    <w:rsid w:val="003E38D4"/>
    <w:rsid w:val="003E53FE"/>
    <w:rsid w:val="003F764F"/>
    <w:rsid w:val="003F7A6F"/>
    <w:rsid w:val="00401F0C"/>
    <w:rsid w:val="0041216B"/>
    <w:rsid w:val="00424A5A"/>
    <w:rsid w:val="0043672E"/>
    <w:rsid w:val="0045114A"/>
    <w:rsid w:val="00470E28"/>
    <w:rsid w:val="00481376"/>
    <w:rsid w:val="00485C61"/>
    <w:rsid w:val="004952D8"/>
    <w:rsid w:val="004A4831"/>
    <w:rsid w:val="004B2626"/>
    <w:rsid w:val="004B34B5"/>
    <w:rsid w:val="004C6CE6"/>
    <w:rsid w:val="004D01E4"/>
    <w:rsid w:val="004D310F"/>
    <w:rsid w:val="004E05C3"/>
    <w:rsid w:val="004E7D3C"/>
    <w:rsid w:val="004F324C"/>
    <w:rsid w:val="00507804"/>
    <w:rsid w:val="00530049"/>
    <w:rsid w:val="00556816"/>
    <w:rsid w:val="00564B57"/>
    <w:rsid w:val="00590A38"/>
    <w:rsid w:val="005B3896"/>
    <w:rsid w:val="005C3F24"/>
    <w:rsid w:val="005F1588"/>
    <w:rsid w:val="005F5D8E"/>
    <w:rsid w:val="006058EA"/>
    <w:rsid w:val="00622645"/>
    <w:rsid w:val="00625B15"/>
    <w:rsid w:val="00637BE6"/>
    <w:rsid w:val="00647717"/>
    <w:rsid w:val="00663583"/>
    <w:rsid w:val="006706FA"/>
    <w:rsid w:val="00680C94"/>
    <w:rsid w:val="00693961"/>
    <w:rsid w:val="006A5992"/>
    <w:rsid w:val="006A74A5"/>
    <w:rsid w:val="006B63ED"/>
    <w:rsid w:val="006C071B"/>
    <w:rsid w:val="006D4446"/>
    <w:rsid w:val="006F39CF"/>
    <w:rsid w:val="007055B9"/>
    <w:rsid w:val="00707302"/>
    <w:rsid w:val="00715A6C"/>
    <w:rsid w:val="007178B5"/>
    <w:rsid w:val="00722707"/>
    <w:rsid w:val="00737D32"/>
    <w:rsid w:val="00737F9F"/>
    <w:rsid w:val="00760B5A"/>
    <w:rsid w:val="00774DA3"/>
    <w:rsid w:val="0079213D"/>
    <w:rsid w:val="007C47B7"/>
    <w:rsid w:val="008076CF"/>
    <w:rsid w:val="008276B1"/>
    <w:rsid w:val="0085196A"/>
    <w:rsid w:val="00853D75"/>
    <w:rsid w:val="00872F02"/>
    <w:rsid w:val="00886791"/>
    <w:rsid w:val="008D0910"/>
    <w:rsid w:val="008E570C"/>
    <w:rsid w:val="008E607E"/>
    <w:rsid w:val="008F314A"/>
    <w:rsid w:val="00904039"/>
    <w:rsid w:val="00925B7D"/>
    <w:rsid w:val="00963D1C"/>
    <w:rsid w:val="0097111B"/>
    <w:rsid w:val="0098206B"/>
    <w:rsid w:val="00992311"/>
    <w:rsid w:val="009C324A"/>
    <w:rsid w:val="009C3483"/>
    <w:rsid w:val="009D28D9"/>
    <w:rsid w:val="009E52EF"/>
    <w:rsid w:val="009F17B7"/>
    <w:rsid w:val="00A05C73"/>
    <w:rsid w:val="00A05D0D"/>
    <w:rsid w:val="00A14750"/>
    <w:rsid w:val="00A17575"/>
    <w:rsid w:val="00A5700F"/>
    <w:rsid w:val="00A574DA"/>
    <w:rsid w:val="00A6626B"/>
    <w:rsid w:val="00A9061B"/>
    <w:rsid w:val="00A94BC6"/>
    <w:rsid w:val="00A94C23"/>
    <w:rsid w:val="00AB6E6C"/>
    <w:rsid w:val="00AD08D3"/>
    <w:rsid w:val="00AD381B"/>
    <w:rsid w:val="00AF255C"/>
    <w:rsid w:val="00AF48FA"/>
    <w:rsid w:val="00B05C73"/>
    <w:rsid w:val="00B21BBA"/>
    <w:rsid w:val="00B2750A"/>
    <w:rsid w:val="00B373A0"/>
    <w:rsid w:val="00B533BD"/>
    <w:rsid w:val="00B55001"/>
    <w:rsid w:val="00B87E39"/>
    <w:rsid w:val="00BA38BA"/>
    <w:rsid w:val="00BA7CC3"/>
    <w:rsid w:val="00BC3DA6"/>
    <w:rsid w:val="00C21DB6"/>
    <w:rsid w:val="00C22E3E"/>
    <w:rsid w:val="00C27CE2"/>
    <w:rsid w:val="00C36925"/>
    <w:rsid w:val="00C42A42"/>
    <w:rsid w:val="00C538DC"/>
    <w:rsid w:val="00C87162"/>
    <w:rsid w:val="00CD4091"/>
    <w:rsid w:val="00CD6887"/>
    <w:rsid w:val="00D12E71"/>
    <w:rsid w:val="00D51B83"/>
    <w:rsid w:val="00D64F05"/>
    <w:rsid w:val="00D7574B"/>
    <w:rsid w:val="00D7602C"/>
    <w:rsid w:val="00D77C58"/>
    <w:rsid w:val="00D8745C"/>
    <w:rsid w:val="00D91E8E"/>
    <w:rsid w:val="00D93510"/>
    <w:rsid w:val="00DA00F9"/>
    <w:rsid w:val="00DC7A5F"/>
    <w:rsid w:val="00E245CF"/>
    <w:rsid w:val="00E44053"/>
    <w:rsid w:val="00E51016"/>
    <w:rsid w:val="00E7319C"/>
    <w:rsid w:val="00E94EAC"/>
    <w:rsid w:val="00EB24F7"/>
    <w:rsid w:val="00EB2C85"/>
    <w:rsid w:val="00EE3EC6"/>
    <w:rsid w:val="00F032FC"/>
    <w:rsid w:val="00F30A85"/>
    <w:rsid w:val="00F47669"/>
    <w:rsid w:val="00F71733"/>
    <w:rsid w:val="00F84A44"/>
    <w:rsid w:val="00FA1E40"/>
    <w:rsid w:val="00FE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178B5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670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6D7AB4DECA5478A788B809302075C" ma:contentTypeVersion="11" ma:contentTypeDescription="Create a new document." ma:contentTypeScope="" ma:versionID="587e61c5e5466fbb0ab3a6ac8a17bdf8">
  <xsd:schema xmlns:xsd="http://www.w3.org/2001/XMLSchema" xmlns:xs="http://www.w3.org/2001/XMLSchema" xmlns:p="http://schemas.microsoft.com/office/2006/metadata/properties" xmlns:ns3="160e2b50-f2c7-4aa8-957d-6827686b8c18" targetNamespace="http://schemas.microsoft.com/office/2006/metadata/properties" ma:root="true" ma:fieldsID="2661a9cca8ed4d3075bc2212ea5b42b0" ns3:_="">
    <xsd:import namespace="160e2b50-f2c7-4aa8-957d-6827686b8c1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e2b50-f2c7-4aa8-957d-6827686b8c1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A98018-DA25-4370-9AC1-84997CC79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07D6D-B735-4004-85EB-74E4A96C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e2b50-f2c7-4aa8-957d-6827686b8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0D2943-4DDF-4BAF-A6C0-CC00A63EC186}">
  <ds:schemaRefs>
    <ds:schemaRef ds:uri="http://schemas.microsoft.com/office/2006/documentManagement/types"/>
    <ds:schemaRef ds:uri="160e2b50-f2c7-4aa8-957d-6827686b8c18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18</TotalTime>
  <Pages>2</Pages>
  <Words>477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Bojan</cp:lastModifiedBy>
  <cp:revision>3</cp:revision>
  <cp:lastPrinted>2026-04-16T05:51:00Z</cp:lastPrinted>
  <dcterms:created xsi:type="dcterms:W3CDTF">2026-07-11T08:36:00Z</dcterms:created>
  <dcterms:modified xsi:type="dcterms:W3CDTF">2026-07-11T08:56:00Z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0x010100B4B6D7AB4DECA5478A788B809302075C</vt:lpwstr>
  </property>
</Properties>
</file>